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34672" w14:textId="77777777" w:rsidR="00B94BCF" w:rsidRDefault="00B94BCF" w:rsidP="00B94B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CHILDE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4242376A" w14:textId="77777777" w:rsidR="00B94BCF" w:rsidRDefault="00B94BCF" w:rsidP="00B94B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54B999" w14:textId="77777777" w:rsidR="00B94BCF" w:rsidRDefault="00B94BCF" w:rsidP="00B94B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60DF20" w14:textId="77777777" w:rsidR="00B94BCF" w:rsidRDefault="00B94BCF" w:rsidP="00B94B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1430</w:t>
      </w:r>
      <w:r>
        <w:rPr>
          <w:rFonts w:ascii="Times New Roman" w:hAnsi="Times New Roman" w:cs="Times New Roman"/>
          <w:sz w:val="24"/>
          <w:szCs w:val="24"/>
        </w:rPr>
        <w:tab/>
        <w:t>He was a joint administrator of the Will of William Boucher of Abbots Aston,</w:t>
      </w:r>
    </w:p>
    <w:p w14:paraId="615C9F79" w14:textId="77777777" w:rsidR="00B94BCF" w:rsidRDefault="00B94BCF" w:rsidP="00B94B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Hertfordshire(q.v.).</w:t>
      </w:r>
    </w:p>
    <w:p w14:paraId="395EC9EC" w14:textId="77777777" w:rsidR="00B94BCF" w:rsidRDefault="00B94BCF" w:rsidP="00B94B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D06D2"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 w:rsidRPr="007D06D2"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 w:rsidRPr="007D06D2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Pr="007D06D2"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 w:rsidRPr="007D06D2"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 w:rsidRPr="007D06D2">
        <w:rPr>
          <w:rFonts w:ascii="Times New Roman" w:hAnsi="Times New Roman" w:cs="Times New Roman"/>
          <w:sz w:val="24"/>
          <w:szCs w:val="24"/>
        </w:rPr>
        <w:t>vol.I</w:t>
      </w:r>
      <w:proofErr w:type="spellEnd"/>
      <w:r w:rsidRPr="007D06D2">
        <w:rPr>
          <w:rFonts w:ascii="Times New Roman" w:hAnsi="Times New Roman" w:cs="Times New Roman"/>
          <w:sz w:val="24"/>
          <w:szCs w:val="24"/>
        </w:rPr>
        <w:t xml:space="preserve"> p.233)</w:t>
      </w:r>
    </w:p>
    <w:p w14:paraId="0475468B" w14:textId="77777777" w:rsidR="00B94BCF" w:rsidRDefault="00B94BCF" w:rsidP="00B94B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1FF3E0" w14:textId="77777777" w:rsidR="00B94BCF" w:rsidRDefault="00B94BCF" w:rsidP="00B94B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DBA6C0" w14:textId="77777777" w:rsidR="00B94BCF" w:rsidRDefault="00B94BCF" w:rsidP="00B94B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January 2022</w:t>
      </w:r>
    </w:p>
    <w:p w14:paraId="59A2F4B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874E1" w14:textId="77777777" w:rsidR="00B94BCF" w:rsidRDefault="00B94BCF" w:rsidP="009139A6">
      <w:r>
        <w:separator/>
      </w:r>
    </w:p>
  </w:endnote>
  <w:endnote w:type="continuationSeparator" w:id="0">
    <w:p w14:paraId="51DB21DC" w14:textId="77777777" w:rsidR="00B94BCF" w:rsidRDefault="00B94B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350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5E87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E1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1FD65" w14:textId="77777777" w:rsidR="00B94BCF" w:rsidRDefault="00B94BCF" w:rsidP="009139A6">
      <w:r>
        <w:separator/>
      </w:r>
    </w:p>
  </w:footnote>
  <w:footnote w:type="continuationSeparator" w:id="0">
    <w:p w14:paraId="0EA326FC" w14:textId="77777777" w:rsidR="00B94BCF" w:rsidRDefault="00B94B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8F5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7DF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23D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BCF"/>
    <w:rsid w:val="000666E0"/>
    <w:rsid w:val="002510B7"/>
    <w:rsid w:val="005C130B"/>
    <w:rsid w:val="00826F5C"/>
    <w:rsid w:val="009139A6"/>
    <w:rsid w:val="009448BB"/>
    <w:rsid w:val="00A3176C"/>
    <w:rsid w:val="00AE65F8"/>
    <w:rsid w:val="00B94BCF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D569F"/>
  <w15:chartTrackingRefBased/>
  <w15:docId w15:val="{24B0E7B7-1849-4035-846F-1C513F2B6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2022-01-09T21:08:00Z</dcterms:created>
  <dcterms:modified xsi:type="dcterms:W3CDTF">2022-01-09T21:08:00Z</dcterms:modified>
</cp:coreProperties>
</file>